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B263B" w14:textId="33B94DE2" w:rsidR="00BA00AB" w:rsidRDefault="00C9122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SARLE</w:t>
      </w:r>
      <w:r>
        <w:rPr>
          <w:rFonts w:ascii="Times New Roman" w:hAnsi="Times New Roman" w:cs="Times New Roman"/>
          <w:sz w:val="24"/>
          <w:szCs w:val="24"/>
        </w:rPr>
        <w:t xml:space="preserve">      (d.1437)</w:t>
      </w:r>
    </w:p>
    <w:p w14:paraId="66EDB210" w14:textId="1BA64B3A" w:rsidR="00C9122A" w:rsidRDefault="00C9122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Loinner.</w:t>
      </w:r>
    </w:p>
    <w:p w14:paraId="55A0B694" w14:textId="118922B0" w:rsidR="00C9122A" w:rsidRDefault="00C9122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046206" w14:textId="243160D7" w:rsidR="00C9122A" w:rsidRDefault="00C9122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5CD7B9" w14:textId="508FAFD7" w:rsidR="00C9122A" w:rsidRDefault="00C9122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Dec.1437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p.144)</w:t>
      </w:r>
    </w:p>
    <w:p w14:paraId="3359AA6A" w14:textId="1991F8E8" w:rsidR="00C9122A" w:rsidRDefault="00C9122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Dec.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1006A8A3" w14:textId="6A802C36" w:rsidR="00C9122A" w:rsidRDefault="00C9122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2CF9E5" w14:textId="227B9DB6" w:rsidR="00C9122A" w:rsidRDefault="00C9122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5E0895" w14:textId="571B165D" w:rsidR="00C9122A" w:rsidRPr="00C9122A" w:rsidRDefault="00C9122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January 2022</w:t>
      </w:r>
    </w:p>
    <w:sectPr w:rsidR="00C9122A" w:rsidRPr="00C912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16D62" w14:textId="77777777" w:rsidR="00C9122A" w:rsidRDefault="00C9122A" w:rsidP="009139A6">
      <w:r>
        <w:separator/>
      </w:r>
    </w:p>
  </w:endnote>
  <w:endnote w:type="continuationSeparator" w:id="0">
    <w:p w14:paraId="1F7A8AA2" w14:textId="77777777" w:rsidR="00C9122A" w:rsidRDefault="00C9122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80D0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7AC4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7F07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68472" w14:textId="77777777" w:rsidR="00C9122A" w:rsidRDefault="00C9122A" w:rsidP="009139A6">
      <w:r>
        <w:separator/>
      </w:r>
    </w:p>
  </w:footnote>
  <w:footnote w:type="continuationSeparator" w:id="0">
    <w:p w14:paraId="7E79B349" w14:textId="77777777" w:rsidR="00C9122A" w:rsidRDefault="00C9122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786B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4FE5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61B2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22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9122A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43989"/>
  <w15:chartTrackingRefBased/>
  <w15:docId w15:val="{C2480095-0981-4A31-B505-A50A1F7CB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6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2022-01-14T13:00:00Z</dcterms:created>
  <dcterms:modified xsi:type="dcterms:W3CDTF">2022-01-14T13:06:00Z</dcterms:modified>
</cp:coreProperties>
</file>